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B90B" w14:textId="77777777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JOLEBY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962C146" w14:textId="77777777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1C9D71F3" w14:textId="77777777" w:rsidR="005E2CB3" w:rsidRDefault="005E2CB3" w:rsidP="005E2CB3">
      <w:pPr>
        <w:pStyle w:val="NoSpacing"/>
        <w:rPr>
          <w:rFonts w:cs="Times New Roman"/>
          <w:szCs w:val="24"/>
        </w:rPr>
      </w:pPr>
    </w:p>
    <w:p w14:paraId="5F2930BF" w14:textId="77777777" w:rsidR="005E2CB3" w:rsidRDefault="005E2CB3" w:rsidP="005E2CB3">
      <w:pPr>
        <w:pStyle w:val="NoSpacing"/>
        <w:rPr>
          <w:rFonts w:cs="Times New Roman"/>
          <w:szCs w:val="24"/>
        </w:rPr>
      </w:pPr>
    </w:p>
    <w:p w14:paraId="4A3FF570" w14:textId="77777777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12B7B2AA" w14:textId="77777777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2C4DE998" w14:textId="792031BB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bookmarkStart w:id="0" w:name="_Hlk185586777"/>
      <w:r>
        <w:rPr>
          <w:rFonts w:cs="Times New Roman"/>
          <w:szCs w:val="24"/>
        </w:rPr>
        <w:t>(York Clergy Ord</w:t>
      </w:r>
      <w:r w:rsidR="001703AF">
        <w:rPr>
          <w:rFonts w:cs="Times New Roman"/>
          <w:szCs w:val="24"/>
        </w:rPr>
        <w:t>i</w:t>
      </w:r>
      <w:r>
        <w:rPr>
          <w:rFonts w:cs="Times New Roman"/>
          <w:szCs w:val="24"/>
        </w:rPr>
        <w:t xml:space="preserve">nations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</w:t>
      </w:r>
      <w:r w:rsidR="006D26DF">
        <w:rPr>
          <w:rFonts w:cs="Times New Roman"/>
          <w:szCs w:val="24"/>
        </w:rPr>
        <w:t xml:space="preserve"> p.</w:t>
      </w:r>
      <w:bookmarkEnd w:id="0"/>
      <w:r w:rsidR="006D26DF">
        <w:rPr>
          <w:rFonts w:cs="Times New Roman"/>
          <w:szCs w:val="24"/>
        </w:rPr>
        <w:t>1</w:t>
      </w:r>
      <w:r>
        <w:rPr>
          <w:rFonts w:cs="Times New Roman"/>
          <w:szCs w:val="24"/>
        </w:rPr>
        <w:t>)</w:t>
      </w:r>
    </w:p>
    <w:p w14:paraId="44072AC9" w14:textId="77777777" w:rsidR="005E2CB3" w:rsidRDefault="005E2CB3" w:rsidP="005E2CB3">
      <w:pPr>
        <w:pStyle w:val="NoSpacing"/>
        <w:rPr>
          <w:rFonts w:cs="Times New Roman"/>
          <w:szCs w:val="24"/>
        </w:rPr>
      </w:pPr>
    </w:p>
    <w:p w14:paraId="62012E32" w14:textId="77777777" w:rsidR="005E2CB3" w:rsidRDefault="005E2CB3" w:rsidP="005E2CB3">
      <w:pPr>
        <w:pStyle w:val="NoSpacing"/>
        <w:rPr>
          <w:rFonts w:cs="Times New Roman"/>
          <w:szCs w:val="24"/>
        </w:rPr>
      </w:pPr>
    </w:p>
    <w:p w14:paraId="62561173" w14:textId="77777777" w:rsidR="005E2CB3" w:rsidRDefault="005E2CB3" w:rsidP="005E2C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619A99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280F7" w14:textId="77777777" w:rsidR="005E2CB3" w:rsidRDefault="005E2CB3" w:rsidP="009139A6">
      <w:r>
        <w:separator/>
      </w:r>
    </w:p>
  </w:endnote>
  <w:endnote w:type="continuationSeparator" w:id="0">
    <w:p w14:paraId="4780B1D0" w14:textId="77777777" w:rsidR="005E2CB3" w:rsidRDefault="005E2C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508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461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1F5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E1A4F" w14:textId="77777777" w:rsidR="005E2CB3" w:rsidRDefault="005E2CB3" w:rsidP="009139A6">
      <w:r>
        <w:separator/>
      </w:r>
    </w:p>
  </w:footnote>
  <w:footnote w:type="continuationSeparator" w:id="0">
    <w:p w14:paraId="60F6C02E" w14:textId="77777777" w:rsidR="005E2CB3" w:rsidRDefault="005E2C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ABD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623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740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B3"/>
    <w:rsid w:val="000666E0"/>
    <w:rsid w:val="001703AF"/>
    <w:rsid w:val="002510B7"/>
    <w:rsid w:val="00270799"/>
    <w:rsid w:val="005C130B"/>
    <w:rsid w:val="005E2CB3"/>
    <w:rsid w:val="00626889"/>
    <w:rsid w:val="006D26DF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C8668"/>
  <w15:chartTrackingRefBased/>
  <w15:docId w15:val="{15BF7033-D9EE-4AC8-8070-0AC9C7C4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2024-05-26T20:01:00Z</dcterms:created>
  <dcterms:modified xsi:type="dcterms:W3CDTF">2024-12-20T11:33:00Z</dcterms:modified>
</cp:coreProperties>
</file>